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Gordon and Buchan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Gordon and Buchan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Gordon and Buchan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Gordon and Buchan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Gordon and Buchan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Gordon and Buchan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83.3% </w:t>
      </w:r>
      <w:r w:rsidRPr="004747BF">
        <w:rPr>
          <w:rFonts w:ascii="Libre Franklin Light" w:eastAsia="Times New Roman" w:hAnsi="Libre Franklin Light" w:cs="Calibri Light"/>
        </w:rPr>
        <w:t xml:space="preserve">of those respondents classified as PGSI 8+ in Gordon and Buchan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Gordon and Buchan is estimated to be </w:t>
      </w:r>
      <w:r w:rsidRPr="00773DF7">
        <w:rPr>
          <w:rFonts w:ascii="Libre Franklin Light" w:eastAsia="Times New Roman" w:hAnsi="Libre Franklin Light" w:cs="Calibri Light"/>
          <w:b/>
          <w:bCs/>
          <w:color w:val="C45911" w:themeColor="accent2" w:themeShade="BF"/>
        </w:rPr>
        <w:t xml:space="preserve">£1,106,995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Gordon and Buchan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Gordon and Buchan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Gordon and Buchan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Gordon and Buchan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ordon and Buch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Gordon and Buchan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ordon and Buch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Gordon and Buchan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Gordon and Buchan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ordon and Buch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Gordon and Buchan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6.2%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Gordon and Buchan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Gordon and Buchan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Gordon and Buchan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Gordon and Buchan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Gordon and Buchan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£1,106,995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Gordon and Buchan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£18,031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£372,894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£26,713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£13,774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£668,070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£1,106,995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Gordon and Buchan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Gordon and Buchan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Gordon and Buchan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Gordon and Buchan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Gordon and Buchan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Gordon and Buchan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Gordon and Buchan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Gordon and Buchan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11.8%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Gordon and Buchan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Gordon and Buchan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Gordon and Buchan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Gordon and Buchan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C7D93F0-0FD4-4ED0-BFAA-66FD413F69F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